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894A24" w:rsidR="00894A24" w:rsidP="22A657B0" w:rsidRDefault="00CD6897" w14:paraId="4DF662EC" wp14:textId="11576147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22A657B0" w:rsidR="00894A24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22A657B0" w:rsidR="00894A24">
        <w:rPr>
          <w:rFonts w:ascii="Corbel" w:hAnsi="Corbel"/>
          <w:i w:val="1"/>
          <w:iCs w:val="1"/>
          <w:sz w:val="24"/>
          <w:szCs w:val="24"/>
        </w:rPr>
        <w:t>UR nr</w:t>
      </w:r>
      <w:r w:rsidRPr="22A657B0" w:rsidR="00894A24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xmlns:wp14="http://schemas.microsoft.com/office/word/2010/wordml" w:rsidRPr="00894A24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94A24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894A24" w:rsidR="0085747A" w:rsidP="22A657B0" w:rsidRDefault="0071620A" w14:paraId="3ED9AD13" wp14:textId="302F032C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22A657B0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22A657B0" w:rsidR="50ACA06C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bookmarkStart w:name="_Hlk90551104" w:id="0"/>
      <w:r w:rsidRPr="22A657B0" w:rsidR="00296739">
        <w:rPr>
          <w:rFonts w:ascii="Corbel" w:hAnsi="Corbel"/>
          <w:i w:val="1"/>
          <w:iCs w:val="1"/>
          <w:smallCaps w:val="1"/>
          <w:sz w:val="24"/>
          <w:szCs w:val="24"/>
        </w:rPr>
        <w:t>20</w:t>
      </w:r>
      <w:r w:rsidRPr="22A657B0" w:rsidR="00551F5A">
        <w:rPr>
          <w:rFonts w:ascii="Corbel" w:hAnsi="Corbel"/>
          <w:i w:val="1"/>
          <w:iCs w:val="1"/>
          <w:smallCaps w:val="1"/>
          <w:sz w:val="24"/>
          <w:szCs w:val="24"/>
        </w:rPr>
        <w:t>2</w:t>
      </w:r>
      <w:r w:rsidRPr="22A657B0" w:rsidR="00894A24">
        <w:rPr>
          <w:rFonts w:ascii="Corbel" w:hAnsi="Corbel"/>
          <w:i w:val="1"/>
          <w:iCs w:val="1"/>
          <w:smallCaps w:val="1"/>
          <w:sz w:val="24"/>
          <w:szCs w:val="24"/>
        </w:rPr>
        <w:t>3</w:t>
      </w:r>
      <w:r w:rsidRPr="22A657B0" w:rsidR="00551F5A">
        <w:rPr>
          <w:rFonts w:ascii="Corbel" w:hAnsi="Corbel"/>
          <w:i w:val="1"/>
          <w:iCs w:val="1"/>
          <w:smallCaps w:val="1"/>
          <w:sz w:val="24"/>
          <w:szCs w:val="24"/>
        </w:rPr>
        <w:t>/202</w:t>
      </w:r>
      <w:r w:rsidRPr="22A657B0" w:rsidR="00894A24">
        <w:rPr>
          <w:rFonts w:ascii="Corbel" w:hAnsi="Corbel"/>
          <w:i w:val="1"/>
          <w:iCs w:val="1"/>
          <w:smallCaps w:val="1"/>
          <w:sz w:val="24"/>
          <w:szCs w:val="24"/>
        </w:rPr>
        <w:t>4</w:t>
      </w:r>
      <w:r w:rsidRPr="22A657B0" w:rsidR="00551F5A">
        <w:rPr>
          <w:rFonts w:ascii="Corbel" w:hAnsi="Corbel"/>
          <w:i w:val="1"/>
          <w:iCs w:val="1"/>
          <w:smallCaps w:val="1"/>
          <w:sz w:val="24"/>
          <w:szCs w:val="24"/>
        </w:rPr>
        <w:t>-202</w:t>
      </w:r>
      <w:r w:rsidRPr="22A657B0" w:rsidR="00894A24">
        <w:rPr>
          <w:rFonts w:ascii="Corbel" w:hAnsi="Corbel"/>
          <w:i w:val="1"/>
          <w:iCs w:val="1"/>
          <w:smallCaps w:val="1"/>
          <w:sz w:val="24"/>
          <w:szCs w:val="24"/>
        </w:rPr>
        <w:t>4</w:t>
      </w:r>
      <w:r w:rsidRPr="22A657B0" w:rsidR="00551F5A">
        <w:rPr>
          <w:rFonts w:ascii="Corbel" w:hAnsi="Corbel"/>
          <w:i w:val="1"/>
          <w:iCs w:val="1"/>
          <w:smallCaps w:val="1"/>
          <w:sz w:val="24"/>
          <w:szCs w:val="24"/>
        </w:rPr>
        <w:t>/202</w:t>
      </w:r>
      <w:r w:rsidRPr="22A657B0" w:rsidR="00894A24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</w:p>
    <w:p xmlns:wp14="http://schemas.microsoft.com/office/word/2010/wordml" w:rsidRPr="0052212E" w:rsidR="0085747A" w:rsidP="00EA4832" w:rsidRDefault="00EA4832" w14:paraId="672A6659" wp14:textId="4BEF225B">
      <w:pPr>
        <w:spacing w:after="0" w:line="240" w:lineRule="exact"/>
        <w:jc w:val="both"/>
        <w:rPr>
          <w:rFonts w:ascii="Corbel" w:hAnsi="Corbel"/>
        </w:rPr>
      </w:pPr>
      <w:r w:rsidRPr="00894A24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2A657B0" w:rsidR="2FE4BFE5">
        <w:rPr>
          <w:rFonts w:ascii="Corbel" w:hAnsi="Corbel"/>
        </w:rPr>
        <w:t>(skrajne daty)</w:t>
      </w:r>
    </w:p>
    <w:p xmlns:wp14="http://schemas.microsoft.com/office/word/2010/wordml" w:rsidRPr="0052212E" w:rsidR="00445970" w:rsidP="22A657B0" w:rsidRDefault="00445970" w14:paraId="5A0DDED4" wp14:textId="3D65A458">
      <w:pPr>
        <w:spacing w:after="0" w:line="240" w:lineRule="exact"/>
        <w:ind w:left="708"/>
        <w:jc w:val="both"/>
        <w:rPr>
          <w:rFonts w:ascii="Corbel" w:hAnsi="Corbel"/>
        </w:rPr>
      </w:pPr>
      <w:r w:rsidRPr="0052212E">
        <w:rPr>
          <w:rFonts w:ascii="Corbel" w:hAnsi="Corbel"/>
        </w:rPr>
        <w:tab/>
      </w:r>
      <w:r w:rsidRPr="0052212E">
        <w:rPr>
          <w:rFonts w:ascii="Corbel" w:hAnsi="Corbel"/>
        </w:rPr>
        <w:tab/>
      </w:r>
      <w:r w:rsidRPr="0052212E">
        <w:rPr>
          <w:rFonts w:ascii="Corbel" w:hAnsi="Corbel"/>
        </w:rPr>
        <w:tab/>
      </w:r>
      <w:r w:rsidRPr="0052212E">
        <w:rPr>
          <w:rFonts w:ascii="Corbel" w:hAnsi="Corbel"/>
        </w:rPr>
        <w:tab/>
      </w:r>
      <w:r w:rsidRPr="0052212E" w:rsidR="00445970">
        <w:rPr>
          <w:rFonts w:ascii="Corbel" w:hAnsi="Corbel"/>
        </w:rPr>
        <w:t xml:space="preserve">Rok </w:t>
      </w:r>
      <w:r w:rsidRPr="0052212E" w:rsidR="00445970">
        <w:rPr>
          <w:rFonts w:ascii="Corbel" w:hAnsi="Corbel"/>
        </w:rPr>
        <w:t xml:space="preserve">akademicki </w:t>
      </w:r>
      <w:r w:rsidRPr="0052212E" w:rsidR="003F68C4">
        <w:rPr>
          <w:rFonts w:ascii="Corbel" w:hAnsi="Corbel"/>
        </w:rPr>
        <w:t>202</w:t>
      </w:r>
      <w:r w:rsidRPr="0052212E" w:rsidR="004A4193">
        <w:rPr>
          <w:rFonts w:ascii="Corbel" w:hAnsi="Corbel"/>
        </w:rPr>
        <w:t>3</w:t>
      </w:r>
      <w:r w:rsidRPr="0052212E" w:rsidR="003F68C4">
        <w:rPr>
          <w:rFonts w:ascii="Corbel" w:hAnsi="Corbel"/>
        </w:rPr>
        <w:t>/202</w:t>
      </w:r>
      <w:r w:rsidRPr="0052212E" w:rsidR="004A4193">
        <w:rPr>
          <w:rFonts w:ascii="Corbel" w:hAnsi="Corbel"/>
        </w:rPr>
        <w:t>4</w:t>
      </w:r>
    </w:p>
    <w:bookmarkEnd w:id="0"/>
    <w:p xmlns:wp14="http://schemas.microsoft.com/office/word/2010/wordml" w:rsidRPr="00894A24" w:rsidR="0085747A" w:rsidP="009C54AE" w:rsidRDefault="0085747A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894A24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94A24">
        <w:rPr>
          <w:rFonts w:ascii="Corbel" w:hAnsi="Corbel"/>
          <w:szCs w:val="24"/>
        </w:rPr>
        <w:t xml:space="preserve">1. </w:t>
      </w:r>
      <w:r w:rsidRPr="00894A24" w:rsidR="0085747A">
        <w:rPr>
          <w:rFonts w:ascii="Corbel" w:hAnsi="Corbel"/>
          <w:szCs w:val="24"/>
        </w:rPr>
        <w:t xml:space="preserve">Podstawowe </w:t>
      </w:r>
      <w:r w:rsidRPr="00894A24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/>
      </w:tblPr>
      <w:tblGrid>
        <w:gridCol w:w="2694"/>
        <w:gridCol w:w="7087"/>
      </w:tblGrid>
      <w:tr xmlns:wp14="http://schemas.microsoft.com/office/word/2010/wordml" w:rsidRPr="00894A24" w:rsidR="0085747A" w:rsidTr="22A657B0" w14:paraId="07AA9FE2" wp14:textId="77777777">
        <w:tc>
          <w:tcPr>
            <w:tcW w:w="2694" w:type="dxa"/>
            <w:tcMar/>
            <w:vAlign w:val="center"/>
          </w:tcPr>
          <w:p w:rsidRPr="00894A24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894A24" w:rsidR="0085747A" w:rsidP="037537F9" w:rsidRDefault="00EB6F9A" w14:paraId="3AC920D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94A24">
              <w:rPr>
                <w:rFonts w:ascii="Corbel" w:hAnsi="Corbel"/>
                <w:bCs/>
                <w:sz w:val="24"/>
                <w:szCs w:val="24"/>
              </w:rPr>
              <w:t>Zarzą</w:t>
            </w:r>
            <w:r w:rsidRPr="00894A24" w:rsidR="00176605">
              <w:rPr>
                <w:rFonts w:ascii="Corbel" w:hAnsi="Corbel"/>
                <w:bCs/>
                <w:sz w:val="24"/>
                <w:szCs w:val="24"/>
              </w:rPr>
              <w:t>dzanie rozwojem jako zadanie administracji publicznej</w:t>
            </w:r>
          </w:p>
        </w:tc>
      </w:tr>
      <w:tr xmlns:wp14="http://schemas.microsoft.com/office/word/2010/wordml" w:rsidRPr="00894A24" w:rsidR="00A60D8A" w:rsidTr="22A657B0" w14:paraId="6B08DFBC" wp14:textId="77777777">
        <w:tc>
          <w:tcPr>
            <w:tcW w:w="2694" w:type="dxa"/>
            <w:tcMar/>
            <w:vAlign w:val="center"/>
          </w:tcPr>
          <w:p w:rsidRPr="00894A24" w:rsidR="00A60D8A" w:rsidP="00A60D8A" w:rsidRDefault="00A60D8A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894A24" w:rsidR="00A60D8A" w:rsidP="00A60D8A" w:rsidRDefault="003F68C4" w14:paraId="2891603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A2SO23</w:t>
            </w:r>
          </w:p>
        </w:tc>
      </w:tr>
      <w:tr xmlns:wp14="http://schemas.microsoft.com/office/word/2010/wordml" w:rsidRPr="00894A24" w:rsidR="00257CF4" w:rsidTr="22A657B0" w14:paraId="5C0172EC" wp14:textId="77777777">
        <w:tc>
          <w:tcPr>
            <w:tcW w:w="2694" w:type="dxa"/>
            <w:tcMar/>
            <w:vAlign w:val="center"/>
          </w:tcPr>
          <w:p w:rsidRPr="00894A24" w:rsidR="00257CF4" w:rsidP="00257CF4" w:rsidRDefault="00257CF4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894A24" w:rsidR="00257CF4" w:rsidP="037537F9" w:rsidRDefault="00257CF4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894A24" w:rsidR="00257CF4" w:rsidTr="22A657B0" w14:paraId="73F89862" wp14:textId="77777777">
        <w:tc>
          <w:tcPr>
            <w:tcW w:w="2694" w:type="dxa"/>
            <w:tcMar/>
            <w:vAlign w:val="center"/>
          </w:tcPr>
          <w:p w:rsidRPr="00894A24" w:rsidR="00257CF4" w:rsidP="00257CF4" w:rsidRDefault="00257CF4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894A24" w:rsidR="00257CF4" w:rsidP="22A657B0" w:rsidRDefault="004A4193" w14:paraId="3E9191EF" wp14:textId="7D302FF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2A657B0" w:rsidR="004A4193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Instytut Nauk Prawnych</w:t>
            </w:r>
            <w:r w:rsidRPr="22A657B0" w:rsidR="004A4193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</w:t>
            </w:r>
            <w:r w:rsidRPr="22A657B0" w:rsidR="00894A2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Zakład </w:t>
            </w:r>
            <w:r w:rsidRPr="22A657B0" w:rsidR="00894A2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Nauki </w:t>
            </w:r>
            <w:r w:rsidRPr="22A657B0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Administracji</w:t>
            </w:r>
            <w:r w:rsidRPr="22A657B0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894A24" w:rsidR="00177C0C" w:rsidTr="22A657B0" w14:paraId="3CB95E45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9D09FF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894A24" w:rsidR="00177C0C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xmlns:wp14="http://schemas.microsoft.com/office/word/2010/wordml" w:rsidRPr="00894A24" w:rsidR="00177C0C" w:rsidTr="22A657B0" w14:paraId="72A44507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4A4193" w14:paraId="75360FB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894A24" w:rsidR="00177C0C">
              <w:rPr>
                <w:rFonts w:ascii="Corbel" w:hAnsi="Corbel"/>
                <w:b w:val="0"/>
                <w:sz w:val="24"/>
                <w:szCs w:val="24"/>
              </w:rPr>
              <w:t xml:space="preserve">tudia </w:t>
            </w:r>
            <w:r w:rsidRPr="00894A24" w:rsidR="00E82E7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894A24" w:rsidR="00177C0C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xmlns:wp14="http://schemas.microsoft.com/office/word/2010/wordml" w:rsidRPr="00894A24" w:rsidR="00177C0C" w:rsidTr="22A657B0" w14:paraId="3A488BE5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C913B8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xmlns:wp14="http://schemas.microsoft.com/office/word/2010/wordml" w:rsidRPr="00894A24" w:rsidR="00177C0C" w:rsidTr="22A657B0" w14:paraId="0132ED40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514404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894A24" w:rsidR="00177C0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894A24" w:rsidR="00177C0C" w:rsidTr="22A657B0" w14:paraId="5E04F22F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894A24" w:rsidRDefault="00C201B0" w14:paraId="1CA4784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894A24" w:rsidR="003351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94A24" w:rsidR="32F5B264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00894A24" w:rsidR="00894A2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6F6F1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894A24" w:rsidR="00177C0C" w:rsidTr="22A657B0" w14:paraId="10ED0215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C913B8" w14:paraId="6411AD5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Pr="00894A24" w:rsidR="00177C0C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xmlns:wp14="http://schemas.microsoft.com/office/word/2010/wordml" w:rsidRPr="00894A24" w:rsidR="00177C0C" w:rsidTr="22A657B0" w14:paraId="26EB6C12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C913B8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94A24" w:rsidR="0099249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894A24" w:rsidR="00177C0C" w:rsidTr="22A657B0" w14:paraId="14F04151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C913B8" w:rsidRDefault="00C913B8" w14:paraId="629CAD2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xmlns:wp14="http://schemas.microsoft.com/office/word/2010/wordml" w:rsidRPr="00894A24" w:rsidR="00BC2072" w:rsidTr="22A657B0" w14:paraId="369E13DC" wp14:textId="77777777">
        <w:tc>
          <w:tcPr>
            <w:tcW w:w="2694" w:type="dxa"/>
            <w:tcMar/>
            <w:vAlign w:val="center"/>
          </w:tcPr>
          <w:p w:rsidRPr="00894A24" w:rsidR="00BC2072" w:rsidP="00BC2072" w:rsidRDefault="00BC2072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894A24" w:rsidR="00BC2072" w:rsidP="00BC2072" w:rsidRDefault="009D09FF" w14:paraId="22C460F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xmlns:wp14="http://schemas.microsoft.com/office/word/2010/wordml" w:rsidRPr="00894A24" w:rsidR="0085747A" w:rsidP="22A657B0" w:rsidRDefault="0085747A" w14:paraId="4DE066A3" wp14:textId="527503E8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22A657B0" w:rsidR="0085747A">
        <w:rPr>
          <w:rFonts w:ascii="Corbel" w:hAnsi="Corbel"/>
          <w:sz w:val="24"/>
          <w:szCs w:val="24"/>
        </w:rPr>
        <w:t xml:space="preserve">* </w:t>
      </w:r>
      <w:r w:rsidRPr="22A657B0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22A657B0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22A657B0" w:rsidR="00B90885">
        <w:rPr>
          <w:rFonts w:ascii="Corbel" w:hAnsi="Corbel"/>
          <w:b w:val="0"/>
          <w:bCs w:val="0"/>
          <w:sz w:val="24"/>
          <w:szCs w:val="24"/>
        </w:rPr>
        <w:t>e</w:t>
      </w:r>
      <w:r w:rsidRPr="22A657B0" w:rsidR="00B90885">
        <w:rPr>
          <w:rFonts w:ascii="Corbel" w:hAnsi="Corbel"/>
          <w:b w:val="0"/>
          <w:bCs w:val="0"/>
          <w:sz w:val="24"/>
          <w:szCs w:val="24"/>
        </w:rPr>
        <w:t>,</w:t>
      </w:r>
      <w:r w:rsidRPr="22A657B0" w:rsidR="2DC5DF2C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22A657B0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zgodnie z ustaleniami </w:t>
      </w:r>
      <w:r w:rsidRPr="22A657B0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xmlns:wp14="http://schemas.microsoft.com/office/word/2010/wordml" w:rsidRPr="00894A24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894A24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>1.</w:t>
      </w:r>
      <w:r w:rsidRPr="00894A24" w:rsidR="00E22FBC">
        <w:rPr>
          <w:rFonts w:ascii="Corbel" w:hAnsi="Corbel"/>
          <w:sz w:val="24"/>
          <w:szCs w:val="24"/>
        </w:rPr>
        <w:t>1</w:t>
      </w:r>
      <w:r w:rsidRPr="00894A2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894A24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894A24" w:rsidR="00015B8F" w:rsidTr="22A657B0" w14:paraId="4A00F406" wp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Semestr</w:t>
            </w:r>
          </w:p>
          <w:p w:rsidRPr="00894A24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(</w:t>
            </w:r>
            <w:r w:rsidRPr="00894A24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22A657B0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A657B0" w:rsidR="0AAF6BF6">
              <w:rPr>
                <w:rFonts w:ascii="Corbel" w:hAnsi="Corbel"/>
              </w:rPr>
              <w:t>Wykł</w:t>
            </w:r>
            <w:r w:rsidRPr="22A657B0" w:rsidR="0AAF6BF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22A657B0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A657B0" w:rsidR="0AAF6BF6">
              <w:rPr>
                <w:rFonts w:ascii="Corbel" w:hAnsi="Corbel"/>
              </w:rPr>
              <w:t>Konw</w:t>
            </w:r>
            <w:r w:rsidRPr="22A657B0" w:rsidR="0AAF6BF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A657B0" w:rsidR="0AAF6BF6">
              <w:rPr>
                <w:rFonts w:ascii="Corbel" w:hAnsi="Corbel"/>
              </w:rPr>
              <w:t>Sem</w:t>
            </w:r>
            <w:r w:rsidRPr="22A657B0" w:rsidR="0AAF6BF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22A657B0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A657B0" w:rsidR="0AAF6BF6">
              <w:rPr>
                <w:rFonts w:ascii="Corbel" w:hAnsi="Corbel"/>
              </w:rPr>
              <w:t>Prakt</w:t>
            </w:r>
            <w:r w:rsidRPr="22A657B0" w:rsidR="0AAF6BF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94A24">
              <w:rPr>
                <w:rFonts w:ascii="Corbel" w:hAnsi="Corbel"/>
                <w:b/>
                <w:szCs w:val="24"/>
              </w:rPr>
              <w:t>Liczba pkt</w:t>
            </w:r>
            <w:r w:rsidRPr="00894A24" w:rsidR="00B90885">
              <w:rPr>
                <w:rFonts w:ascii="Corbel" w:hAnsi="Corbel"/>
                <w:b/>
                <w:szCs w:val="24"/>
              </w:rPr>
              <w:t>.</w:t>
            </w:r>
            <w:r w:rsidRPr="00894A2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894A24" w:rsidR="00015B8F" w:rsidTr="22A657B0" w14:paraId="4D0089C6" wp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BC2072" w14:paraId="13FABD8D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2A657B0" w:rsidR="00BC2072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015B8F" w14:paraId="6A05A809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015B8F" w14:paraId="5A39BBE3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177C0C" w14:paraId="33CFEC6B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2A657B0" w:rsidR="00177C0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015B8F" w14:paraId="41C8F396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015B8F" w14:paraId="72A3D3EC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015B8F" w14:paraId="0D0B940D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015B8F" w14:paraId="0E27B00A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015B8F" w14:paraId="60061E4C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22A657B0" w:rsidRDefault="003351FB" w14:paraId="5FCD5EC4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2A657B0" w:rsidR="003351F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894A24" w:rsidR="00923D7D" w:rsidP="00BE6755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894A24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>1.</w:t>
      </w:r>
      <w:r w:rsidRPr="00894A24" w:rsidR="00E22FBC">
        <w:rPr>
          <w:rFonts w:ascii="Corbel" w:hAnsi="Corbel"/>
          <w:smallCaps w:val="0"/>
          <w:szCs w:val="24"/>
        </w:rPr>
        <w:t>2</w:t>
      </w:r>
      <w:r w:rsidRPr="00894A24" w:rsidR="00F83B28">
        <w:rPr>
          <w:rFonts w:ascii="Corbel" w:hAnsi="Corbel"/>
          <w:smallCaps w:val="0"/>
          <w:szCs w:val="24"/>
        </w:rPr>
        <w:t>.</w:t>
      </w:r>
      <w:r w:rsidRPr="00894A24" w:rsidR="00F83B28">
        <w:rPr>
          <w:rFonts w:ascii="Corbel" w:hAnsi="Corbel"/>
          <w:smallCaps w:val="0"/>
          <w:szCs w:val="24"/>
        </w:rPr>
        <w:tab/>
      </w:r>
      <w:r w:rsidRPr="00894A24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894A24" w:rsidR="0085747A" w:rsidP="037537F9" w:rsidRDefault="00177C0C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 w:eastAsia="MS Gothic" w:cs="Segoe UI Symbol"/>
          <w:b w:val="0"/>
          <w:szCs w:val="24"/>
        </w:rPr>
        <w:t>x</w:t>
      </w:r>
      <w:r w:rsidRPr="00894A24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894A24" w:rsidR="0085747A" w:rsidP="0070058E" w:rsidRDefault="0070058E" w14:paraId="386692D9" wp14:textId="7777777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894A24">
        <w:rPr>
          <w:rFonts w:ascii="Corbel" w:hAnsi="MS Gothic" w:eastAsia="MS Gothic" w:cs="MS Gothic"/>
          <w:b w:val="0"/>
          <w:color w:val="000000" w:themeColor="text1"/>
          <w:szCs w:val="24"/>
        </w:rPr>
        <w:t>☐</w:t>
      </w:r>
      <w:r w:rsidRPr="00894A24" w:rsidR="0085747A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894A24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xmlns:wp14="http://schemas.microsoft.com/office/word/2010/wordml" w:rsidRPr="00894A24" w:rsidR="00E22FBC" w:rsidP="037537F9" w:rsidRDefault="00E22FBC" w14:paraId="7C2A5C63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1.3 </w:t>
      </w:r>
      <w:r w:rsidRPr="00894A24">
        <w:rPr>
          <w:rFonts w:ascii="Corbel" w:hAnsi="Corbel"/>
          <w:szCs w:val="24"/>
        </w:rPr>
        <w:tab/>
      </w:r>
      <w:r w:rsidRPr="00894A24">
        <w:rPr>
          <w:rFonts w:ascii="Corbel" w:hAnsi="Corbel"/>
          <w:smallCaps w:val="0"/>
          <w:szCs w:val="24"/>
        </w:rPr>
        <w:t>For</w:t>
      </w:r>
      <w:r w:rsidRPr="00894A24" w:rsidR="00445970">
        <w:rPr>
          <w:rFonts w:ascii="Corbel" w:hAnsi="Corbel"/>
          <w:smallCaps w:val="0"/>
          <w:szCs w:val="24"/>
        </w:rPr>
        <w:t>ma zaliczenia przedmiotu</w:t>
      </w:r>
      <w:r w:rsidRPr="00894A24">
        <w:rPr>
          <w:rFonts w:ascii="Corbel" w:hAnsi="Corbel"/>
          <w:smallCaps w:val="0"/>
          <w:szCs w:val="24"/>
        </w:rPr>
        <w:t xml:space="preserve"> (z toku) </w:t>
      </w:r>
      <w:r w:rsidRPr="00894A2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894A24" w:rsidR="00177C0C" w:rsidP="009C54AE" w:rsidRDefault="00177C0C" w14:paraId="3DEEC66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9C54AE" w:rsidP="009C54AE" w:rsidRDefault="005535A3" w14:paraId="6BB0E224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Z</w:t>
      </w:r>
      <w:r w:rsidRPr="00894A24" w:rsidR="00177C0C">
        <w:rPr>
          <w:rFonts w:ascii="Corbel" w:hAnsi="Corbel"/>
          <w:b w:val="0"/>
          <w:smallCaps w:val="0"/>
          <w:szCs w:val="24"/>
        </w:rPr>
        <w:t>aliczenie z oceną</w:t>
      </w:r>
    </w:p>
    <w:p xmlns:wp14="http://schemas.microsoft.com/office/word/2010/wordml" w:rsidRPr="00894A24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894A24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894A24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894A24" w:rsidR="00BE6755" w:rsidP="009C54AE" w:rsidRDefault="00BE6755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894A24" w:rsidR="0085747A" w:rsidTr="00745302" w14:paraId="56736674" wp14:textId="77777777">
        <w:tc>
          <w:tcPr>
            <w:tcW w:w="9670" w:type="dxa"/>
          </w:tcPr>
          <w:p w:rsidRPr="00894A24" w:rsidR="0085747A" w:rsidP="00177C0C" w:rsidRDefault="00EB6F9A" w14:paraId="5E83B7F2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organizacji i zadań administracji publicznej </w:t>
            </w:r>
          </w:p>
        </w:tc>
      </w:tr>
    </w:tbl>
    <w:p xmlns:wp14="http://schemas.microsoft.com/office/word/2010/wordml" w:rsidRPr="00894A24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22A657B0" w:rsidRDefault="22A657B0" w14:paraId="177F8765" w14:textId="10DFD2E1">
      <w:r>
        <w:br w:type="page"/>
      </w:r>
    </w:p>
    <w:p xmlns:wp14="http://schemas.microsoft.com/office/word/2010/wordml" w:rsidRPr="00894A24" w:rsidR="0085747A" w:rsidP="037537F9" w:rsidRDefault="0071620A" w14:paraId="4DB2F9F9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894A24">
        <w:rPr>
          <w:rFonts w:ascii="Corbel" w:hAnsi="Corbel"/>
          <w:szCs w:val="24"/>
        </w:rPr>
        <w:t>3.</w:t>
      </w:r>
      <w:r w:rsidRPr="00894A24" w:rsidR="00A84C85">
        <w:rPr>
          <w:rFonts w:ascii="Corbel" w:hAnsi="Corbel"/>
          <w:szCs w:val="24"/>
        </w:rPr>
        <w:t>cele, efekty uczenia się</w:t>
      </w:r>
      <w:r w:rsidRPr="00894A24" w:rsidR="0085747A">
        <w:rPr>
          <w:rFonts w:ascii="Corbel" w:hAnsi="Corbel"/>
          <w:szCs w:val="24"/>
        </w:rPr>
        <w:t>, treści Programowe i stosowane metody Dydaktyczne</w:t>
      </w:r>
    </w:p>
    <w:p xmlns:wp14="http://schemas.microsoft.com/office/word/2010/wordml" w:rsidRPr="00894A24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894A24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 xml:space="preserve">3.1 </w:t>
      </w:r>
      <w:r w:rsidRPr="00894A24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894A24" w:rsidR="00F83B28" w:rsidP="009C54AE" w:rsidRDefault="00F83B28" w14:paraId="62486C0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844"/>
        <w:gridCol w:w="8676"/>
      </w:tblGrid>
      <w:tr xmlns:wp14="http://schemas.microsoft.com/office/word/2010/wordml" w:rsidRPr="00894A24" w:rsidR="0085747A" w:rsidTr="00177C0C" w14:paraId="39665D1D" wp14:textId="77777777">
        <w:tc>
          <w:tcPr>
            <w:tcW w:w="844" w:type="dxa"/>
            <w:vAlign w:val="center"/>
          </w:tcPr>
          <w:p w:rsidRPr="00894A24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894A24" w:rsidR="0085747A" w:rsidP="00B355D6" w:rsidRDefault="00177C0C" w14:paraId="7D6B68E1" wp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</w:t>
            </w:r>
            <w:r w:rsidRPr="00894A24" w:rsidR="00B355D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tudenta z podstawową terminologią </w:t>
            </w:r>
            <w:r w:rsidRPr="00894A24" w:rsidR="00B355D6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i instrumentami niezbędnymi w zarządzaniu </w:t>
            </w:r>
            <w:r w:rsidRPr="00894A24" w:rsidR="00BC518A">
              <w:rPr>
                <w:rFonts w:ascii="Corbel" w:hAnsi="Corbel"/>
                <w:b w:val="0"/>
                <w:sz w:val="24"/>
                <w:szCs w:val="24"/>
              </w:rPr>
              <w:t>rozwojem administracji publicznej</w:t>
            </w:r>
          </w:p>
        </w:tc>
      </w:tr>
      <w:tr xmlns:wp14="http://schemas.microsoft.com/office/word/2010/wordml" w:rsidRPr="00894A24" w:rsidR="00177C0C" w:rsidTr="00177C0C" w14:paraId="35B3F1CE" wp14:textId="77777777">
        <w:tc>
          <w:tcPr>
            <w:tcW w:w="844" w:type="dxa"/>
            <w:vAlign w:val="center"/>
          </w:tcPr>
          <w:p w:rsidRPr="00894A24" w:rsidR="00177C0C" w:rsidP="00177C0C" w:rsidRDefault="00177C0C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</w:pPr>
            <w:r w:rsidRPr="00894A24"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:rsidRPr="00894A24" w:rsidR="00177C0C" w:rsidP="00B355D6" w:rsidRDefault="00177C0C" w14:paraId="496E44FE" wp14:textId="7777777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94A24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przez </w:t>
            </w:r>
            <w:r w:rsidRPr="00894A24" w:rsidR="00B355D6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Pr="00894A24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tudenta umiejętności i poznanie technik tworzenia strategii rozwoju</w:t>
            </w:r>
            <w:r w:rsidRPr="00894A24" w:rsidR="00BC518A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oraz jej wdrożenia w administracji publicznej. </w:t>
            </w:r>
          </w:p>
        </w:tc>
      </w:tr>
    </w:tbl>
    <w:p xmlns:wp14="http://schemas.microsoft.com/office/word/2010/wordml" w:rsidRPr="00894A2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894A24" w:rsidR="001D7B54" w:rsidP="009C54AE" w:rsidRDefault="009F4610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 xml:space="preserve">3.2 </w:t>
      </w:r>
      <w:r w:rsidRPr="00894A24" w:rsidR="001D7B54">
        <w:rPr>
          <w:rFonts w:ascii="Corbel" w:hAnsi="Corbel"/>
          <w:b/>
          <w:sz w:val="24"/>
          <w:szCs w:val="24"/>
        </w:rPr>
        <w:t xml:space="preserve">Efekty </w:t>
      </w:r>
      <w:r w:rsidRPr="00894A24" w:rsidR="00C05F44">
        <w:rPr>
          <w:rFonts w:ascii="Corbel" w:hAnsi="Corbel"/>
          <w:b/>
          <w:sz w:val="24"/>
          <w:szCs w:val="24"/>
        </w:rPr>
        <w:t xml:space="preserve">uczenia się </w:t>
      </w:r>
      <w:r w:rsidRPr="00894A24" w:rsidR="001D7B54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894A24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681"/>
        <w:gridCol w:w="5974"/>
        <w:gridCol w:w="1865"/>
      </w:tblGrid>
      <w:tr xmlns:wp14="http://schemas.microsoft.com/office/word/2010/wordml" w:rsidRPr="00894A24" w:rsidR="0085747A" w:rsidTr="037537F9" w14:paraId="61F38664" wp14:textId="77777777">
        <w:tc>
          <w:tcPr>
            <w:tcW w:w="1681" w:type="dxa"/>
            <w:vAlign w:val="center"/>
          </w:tcPr>
          <w:p w:rsidRPr="00894A24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smallCaps w:val="0"/>
                <w:szCs w:val="24"/>
              </w:rPr>
              <w:t>EK</w:t>
            </w:r>
            <w:r w:rsidRPr="00894A24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894A24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894A24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894A24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894A24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894A24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94A24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xmlns:wp14="http://schemas.microsoft.com/office/word/2010/wordml" w:rsidRPr="00894A24" w:rsidR="00535449" w:rsidTr="037537F9" w14:paraId="70B005FB" wp14:textId="77777777">
        <w:tc>
          <w:tcPr>
            <w:tcW w:w="1681" w:type="dxa"/>
          </w:tcPr>
          <w:p w:rsidRPr="00894A24" w:rsidR="00535449" w:rsidP="00535449" w:rsidRDefault="00DD2831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Pr="00894A24" w:rsidR="00535449" w:rsidP="00894A24" w:rsidRDefault="135F5483" w14:paraId="6A5432B3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894A24" w:rsidR="280217B2">
              <w:rPr>
                <w:rFonts w:ascii="Corbel" w:hAnsi="Corbel"/>
                <w:b w:val="0"/>
                <w:smallCaps w:val="0"/>
                <w:szCs w:val="24"/>
              </w:rPr>
              <w:t xml:space="preserve">ykazuje się szczegółową wiedzą na temat struktur, instytucji i zasad działania organów administracji publicznej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w dziedzinie strategicznego zarządzania rozwojem lokalnym i regionalnym,</w:t>
            </w:r>
            <w:r w:rsidRPr="00894A24" w:rsidR="280217B2">
              <w:rPr>
                <w:rFonts w:ascii="Corbel" w:hAnsi="Corbel"/>
                <w:b w:val="0"/>
                <w:smallCaps w:val="0"/>
                <w:szCs w:val="24"/>
              </w:rPr>
              <w:t>podmiotów administrujących, ich genezy i ewolucji orazwykonywanych przez nie zadań;</w:t>
            </w:r>
          </w:p>
        </w:tc>
        <w:tc>
          <w:tcPr>
            <w:tcW w:w="1865" w:type="dxa"/>
          </w:tcPr>
          <w:p w:rsidRPr="00894A24" w:rsidR="00535449" w:rsidP="00535449" w:rsidRDefault="00535449" w14:paraId="79569C6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xmlns:wp14="http://schemas.microsoft.com/office/word/2010/wordml" w:rsidRPr="00894A24" w:rsidR="002466BB" w:rsidTr="037537F9" w14:paraId="715D44B2" wp14:textId="77777777">
        <w:tc>
          <w:tcPr>
            <w:tcW w:w="1681" w:type="dxa"/>
          </w:tcPr>
          <w:p w:rsidRPr="00894A24" w:rsidR="002466BB" w:rsidP="002466BB" w:rsidRDefault="000A4CA2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894A24" w:rsidR="00DD283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Pr="00894A24" w:rsidR="00676174" w:rsidP="037537F9" w:rsidRDefault="135F5483" w14:paraId="0F5C3A4F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94A24" w:rsidR="280217B2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izasady ich funkcjonowania;</w:t>
            </w:r>
          </w:p>
          <w:p w:rsidRPr="00894A24" w:rsidR="00676174" w:rsidP="037537F9" w:rsidRDefault="00676174" w14:paraId="1299C43A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894A24" w:rsidR="002466BB" w:rsidP="037537F9" w:rsidRDefault="085BA28C" w14:paraId="5892493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posiada umiejętność opracowywania strategicznych kierunków działania podmiotu administrującego oraz wskaz</w:t>
            </w:r>
            <w:r w:rsidRPr="00894A24" w:rsidR="5CE1A4CF">
              <w:rPr>
                <w:rFonts w:ascii="Corbel" w:hAnsi="Corbel"/>
                <w:b w:val="0"/>
                <w:smallCaps w:val="0"/>
                <w:szCs w:val="24"/>
              </w:rPr>
              <w:t>ania konsekwencji projektowanej strategii</w:t>
            </w:r>
            <w:r w:rsidRPr="00894A24" w:rsidR="294A824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Pr="00894A24" w:rsidR="002466BB" w:rsidP="002466BB" w:rsidRDefault="00BC717F" w14:paraId="01A75E0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xmlns:wp14="http://schemas.microsoft.com/office/word/2010/wordml" w:rsidRPr="00894A24" w:rsidR="000A4CA2" w:rsidTr="037537F9" w14:paraId="31FA4C04" wp14:textId="77777777">
        <w:tc>
          <w:tcPr>
            <w:tcW w:w="1681" w:type="dxa"/>
          </w:tcPr>
          <w:p w:rsidRPr="00894A24" w:rsidR="000A4CA2" w:rsidP="000A4CA2" w:rsidRDefault="000A4CA2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894A24" w:rsidR="00DD283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894A24" w:rsidR="00676174" w:rsidP="037537F9" w:rsidRDefault="5747BF1F" w14:paraId="52843F4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94A24" w:rsidR="280217B2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  <w:p w:rsidRPr="00894A24" w:rsidR="000A4CA2" w:rsidP="037537F9" w:rsidRDefault="000A4CA2" w14:paraId="4DDBEF00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Pr="00894A24" w:rsidR="000A4CA2" w:rsidP="000A4CA2" w:rsidRDefault="00BC717F" w14:paraId="3CFCD0C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894A24" w:rsidR="000A4C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xmlns:wp14="http://schemas.microsoft.com/office/word/2010/wordml" w:rsidRPr="00894A24" w:rsidR="00BC717F" w:rsidTr="037537F9" w14:paraId="17D3E031" wp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425DBB" w:rsidP="037537F9" w:rsidRDefault="5747BF1F" w14:paraId="1892F22C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 xml:space="preserve">osiada umiejętność prowadzenia debaty, przygotowania prac pisemnych, prezentacji multimedialnych, oraz ustnych wystąpień w języku polskim w zakresie dziedzin i  dyscyplin naukowych wykładanych w ramach kierunku Administracja dotyczących zagadnień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opracowywania strategicznych kierunków działania podmiotu administrującego oraz wskazania konsekwencji projektowanej strategii 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zasad działania i zadań organów administracji publicznej w dziedzinie strategicznego zarządzania rozwojem lokalnym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i regionalnym, 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>z wykorzystaniem poglądów doktryny, źródeł prawa oraz orzecznictwa sądowego i administracyjnego, a także</w:t>
            </w:r>
          </w:p>
          <w:p w:rsidRPr="00894A24" w:rsidR="00BC717F" w:rsidP="037537F9" w:rsidRDefault="33EDA0D4" w14:paraId="6A6B8AC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661AB4C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xmlns:wp14="http://schemas.microsoft.com/office/word/2010/wordml" w:rsidRPr="00894A24" w:rsidR="00BC717F" w:rsidTr="037537F9" w14:paraId="36F4EA2F" wp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37537F9" w:rsidRDefault="00894A24" w14:paraId="1014401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 xml:space="preserve">est zdolny do samodzielnego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rozwiązywania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 xml:space="preserve">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0A428CB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xmlns:wp14="http://schemas.microsoft.com/office/word/2010/wordml" w:rsidRPr="00894A24" w:rsidR="00BC717F" w:rsidTr="037537F9" w14:paraId="291AC2B0" wp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425DBB" w:rsidP="00894A24" w:rsidRDefault="00894A24" w14:paraId="4746C397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dopracy, podejmowane decyzje, działania i ich skutki;</w:t>
            </w:r>
          </w:p>
          <w:p w:rsidRPr="00894A24" w:rsidR="00BC717F" w:rsidP="037537F9" w:rsidRDefault="00BC717F" w14:paraId="3461D779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69B49A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xmlns:wp14="http://schemas.microsoft.com/office/word/2010/wordml" w:rsidRPr="00894A24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894A24" w:rsidR="0085747A" w:rsidP="009C54AE" w:rsidRDefault="00675843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>3.3</w:t>
      </w:r>
      <w:r w:rsidRPr="00894A24" w:rsidR="0085747A">
        <w:rPr>
          <w:rFonts w:ascii="Corbel" w:hAnsi="Corbel"/>
          <w:b/>
          <w:sz w:val="24"/>
          <w:szCs w:val="24"/>
        </w:rPr>
        <w:t>T</w:t>
      </w:r>
      <w:r w:rsidRPr="00894A24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xmlns:wp14="http://schemas.microsoft.com/office/word/2010/wordml" w:rsidRPr="00894A24" w:rsidR="00675843" w:rsidP="009C54AE" w:rsidRDefault="00675843" w14:paraId="0FB78278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894A24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894A24" w:rsidR="009F4610">
        <w:rPr>
          <w:rFonts w:ascii="Corbel" w:hAnsi="Corbel"/>
          <w:sz w:val="24"/>
          <w:szCs w:val="24"/>
        </w:rPr>
        <w:t xml:space="preserve">, </w:t>
      </w:r>
      <w:r w:rsidRPr="00894A24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520"/>
      </w:tblGrid>
      <w:tr xmlns:wp14="http://schemas.microsoft.com/office/word/2010/wordml" w:rsidRPr="00894A24" w:rsidR="0085747A" w:rsidTr="22A657B0" w14:paraId="587EA2A8" wp14:textId="77777777">
        <w:tc>
          <w:tcPr>
            <w:tcW w:w="9520" w:type="dxa"/>
            <w:tcMar/>
          </w:tcPr>
          <w:p w:rsidRPr="00894A24" w:rsidR="0085747A" w:rsidP="009C54AE" w:rsidRDefault="0085747A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894A24" w:rsidR="00AE20B4" w:rsidTr="22A657B0" w14:paraId="0BB43E84" wp14:textId="77777777">
        <w:tc>
          <w:tcPr>
            <w:tcW w:w="9520" w:type="dxa"/>
            <w:tcMar/>
          </w:tcPr>
          <w:p w:rsidRPr="00894A24" w:rsidR="00AE20B4" w:rsidP="00894A24" w:rsidRDefault="00AE20B4" w14:paraId="7F6B214C" wp14:textId="77777777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xmlns:wp14="http://schemas.microsoft.com/office/word/2010/wordml" w:rsidRPr="00894A24" w:rsidR="00AE20B4" w:rsidTr="22A657B0" w14:paraId="00227383" wp14:textId="77777777">
        <w:tc>
          <w:tcPr>
            <w:tcW w:w="9520" w:type="dxa"/>
            <w:tcMar/>
          </w:tcPr>
          <w:p w:rsidRPr="00894A24" w:rsidR="00AE20B4" w:rsidP="00894A24" w:rsidRDefault="00AE20B4" w14:paraId="1EB40FC5" wp14:textId="77777777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xmlns:wp14="http://schemas.microsoft.com/office/word/2010/wordml" w:rsidRPr="00894A24" w:rsidR="00AE20B4" w:rsidTr="22A657B0" w14:paraId="2E4C0DC7" wp14:textId="77777777">
        <w:tc>
          <w:tcPr>
            <w:tcW w:w="9520" w:type="dxa"/>
            <w:tcMar/>
          </w:tcPr>
          <w:p w:rsidRPr="00894A24" w:rsidR="00AE20B4" w:rsidP="00894A24" w:rsidRDefault="00AE20B4" w14:paraId="6299CED8" wp14:textId="77777777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xmlns:wp14="http://schemas.microsoft.com/office/word/2010/wordml" w:rsidRPr="00894A24" w:rsidR="00704BA8" w:rsidTr="22A657B0" w14:paraId="49F48348" wp14:textId="77777777">
        <w:tc>
          <w:tcPr>
            <w:tcW w:w="9520" w:type="dxa"/>
            <w:tcMar/>
          </w:tcPr>
          <w:p w:rsidRPr="00894A24" w:rsidR="00704BA8" w:rsidP="00894A24" w:rsidRDefault="001C3C2E" w14:paraId="1C24AD5F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Ramy p</w:t>
            </w:r>
            <w:r w:rsidRPr="00894A24" w:rsidR="0070058E">
              <w:rPr>
                <w:rFonts w:ascii="Corbel" w:hAnsi="Corbel"/>
                <w:sz w:val="24"/>
                <w:szCs w:val="24"/>
              </w:rPr>
              <w:t xml:space="preserve">rawne </w:t>
            </w:r>
            <w:r w:rsidRPr="00894A24" w:rsidR="00B355D6">
              <w:rPr>
                <w:rFonts w:ascii="Corbel" w:hAnsi="Corbel"/>
                <w:sz w:val="24"/>
                <w:szCs w:val="24"/>
              </w:rPr>
              <w:t xml:space="preserve">polityki rozwoju oraz podmioty odpowiedzialne za politykę rozwoju. </w:t>
            </w:r>
          </w:p>
        </w:tc>
      </w:tr>
      <w:tr xmlns:wp14="http://schemas.microsoft.com/office/word/2010/wordml" w:rsidRPr="00894A24" w:rsidR="00AE20B4" w:rsidTr="22A657B0" w14:paraId="462AF5A6" wp14:textId="77777777">
        <w:tc>
          <w:tcPr>
            <w:tcW w:w="9520" w:type="dxa"/>
            <w:tcMar/>
          </w:tcPr>
          <w:p w:rsidRPr="00894A24" w:rsidR="00AE20B4" w:rsidP="00894A24" w:rsidRDefault="00AE20B4" w14:paraId="2A990B60" wp14:textId="1870CC3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A24" w:rsidR="4B3904D4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894A24" w:rsidR="4B3904D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Strategię Rozwoju Kraju 2020)</w:t>
            </w:r>
            <w:r w:rsidRPr="00894A24" w:rsidR="51D5ECA0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;</w:t>
            </w:r>
            <w:r w:rsidRPr="00894A24" w:rsidR="4B3904D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 szczegółowe </w:t>
            </w:r>
            <w:r w:rsidRPr="00894A24" w:rsidR="4B3904D4">
              <w:rPr>
                <w:rFonts w:ascii="Corbel" w:hAnsi="Corbel"/>
                <w:sz w:val="24"/>
                <w:szCs w:val="24"/>
              </w:rPr>
              <w:t>(w tym Krajowej Strategii Rozwoju Regionalnego</w:t>
            </w:r>
            <w:r w:rsidRPr="00894A24" w:rsidR="51D5ECA0">
              <w:rPr>
                <w:rFonts w:ascii="Corbel" w:hAnsi="Corbel"/>
                <w:sz w:val="24"/>
                <w:szCs w:val="24"/>
              </w:rPr>
              <w:t>);</w:t>
            </w:r>
            <w:r w:rsidRPr="00894A24" w:rsidR="53F8B91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94A24" w:rsidR="4B3904D4">
              <w:rPr>
                <w:rFonts w:ascii="Corbel" w:hAnsi="Corbel"/>
                <w:sz w:val="24"/>
                <w:szCs w:val="24"/>
              </w:rPr>
              <w:t>ponadregionalne</w:t>
            </w:r>
            <w:r w:rsidRPr="00894A24" w:rsidR="4B3904D4">
              <w:rPr>
                <w:rFonts w:ascii="Corbel" w:hAnsi="Corbel"/>
                <w:sz w:val="24"/>
                <w:szCs w:val="24"/>
              </w:rPr>
              <w:t xml:space="preserve">  (</w:t>
            </w:r>
            <w:r w:rsidRPr="00894A24" w:rsidR="4B3904D4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</w:t>
            </w:r>
            <w:r w:rsidRPr="00894A24" w:rsidR="785E6CF1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.</w:t>
            </w:r>
          </w:p>
        </w:tc>
      </w:tr>
      <w:tr xmlns:wp14="http://schemas.microsoft.com/office/word/2010/wordml" w:rsidRPr="00894A24" w:rsidR="00704BA8" w:rsidTr="22A657B0" w14:paraId="651E1A3E" wp14:textId="77777777">
        <w:tc>
          <w:tcPr>
            <w:tcW w:w="9520" w:type="dxa"/>
            <w:tcMar/>
          </w:tcPr>
          <w:p w:rsidRPr="00894A24" w:rsidR="00704BA8" w:rsidP="00894A24" w:rsidRDefault="00B86AB8" w14:paraId="6482208C" wp14:textId="44196B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2A657B0" w:rsidR="112B7477">
              <w:rPr>
                <w:rFonts w:ascii="Corbel" w:hAnsi="Corbel"/>
                <w:sz w:val="24"/>
                <w:szCs w:val="24"/>
              </w:rPr>
              <w:t>Tworzenie</w:t>
            </w:r>
            <w:r w:rsidRPr="22A657B0" w:rsidR="54DD2347">
              <w:rPr>
                <w:rFonts w:ascii="Corbel" w:hAnsi="Corbel"/>
                <w:sz w:val="24"/>
                <w:szCs w:val="24"/>
              </w:rPr>
              <w:t xml:space="preserve"> strategii rozwoju lokalnego i regionalnego (w tym diagnoza</w:t>
            </w:r>
            <w:r w:rsidRPr="22A657B0" w:rsidR="238AB4A0">
              <w:rPr>
                <w:rFonts w:ascii="Corbel" w:hAnsi="Corbel"/>
                <w:sz w:val="24"/>
                <w:szCs w:val="24"/>
              </w:rPr>
              <w:t xml:space="preserve"> </w:t>
            </w:r>
            <w:r w:rsidRPr="22A657B0" w:rsidR="54DD2347">
              <w:rPr>
                <w:rFonts w:ascii="Corbel" w:hAnsi="Corbel"/>
                <w:sz w:val="24"/>
                <w:szCs w:val="24"/>
              </w:rPr>
              <w:t>i</w:t>
            </w:r>
            <w:r w:rsidRPr="22A657B0" w:rsidR="54DD2347">
              <w:rPr>
                <w:rFonts w:ascii="Corbel" w:hAnsi="Corbel"/>
                <w:sz w:val="24"/>
                <w:szCs w:val="24"/>
              </w:rPr>
              <w:t xml:space="preserve"> analiza strategiczna, wyznaczanie strategicznych kierunków działania wraz z celami strategicznymi i operacyjnymi</w:t>
            </w:r>
            <w:r w:rsidRPr="22A657B0" w:rsidR="15AE511F">
              <w:rPr>
                <w:rFonts w:ascii="Corbel" w:hAnsi="Corbel"/>
                <w:sz w:val="24"/>
                <w:szCs w:val="24"/>
              </w:rPr>
              <w:t xml:space="preserve">, </w:t>
            </w:r>
            <w:r w:rsidRPr="22A657B0" w:rsidR="54DD2347">
              <w:rPr>
                <w:rFonts w:ascii="Corbel" w:hAnsi="Corbel"/>
                <w:sz w:val="24"/>
                <w:szCs w:val="24"/>
              </w:rPr>
              <w:t xml:space="preserve">instrumenty </w:t>
            </w:r>
            <w:r w:rsidRPr="22A657B0" w:rsidR="15AE511F">
              <w:rPr>
                <w:rFonts w:ascii="Corbel" w:hAnsi="Corbel"/>
                <w:sz w:val="24"/>
                <w:szCs w:val="24"/>
              </w:rPr>
              <w:t>realizacj</w:t>
            </w:r>
            <w:r w:rsidRPr="22A657B0" w:rsidR="59E90CC7">
              <w:rPr>
                <w:rFonts w:ascii="Corbel" w:hAnsi="Corbel"/>
                <w:sz w:val="24"/>
                <w:szCs w:val="24"/>
              </w:rPr>
              <w:t>i</w:t>
            </w:r>
            <w:r w:rsidRPr="22A657B0" w:rsidR="15AE511F">
              <w:rPr>
                <w:rFonts w:ascii="Corbel" w:hAnsi="Corbel"/>
                <w:sz w:val="24"/>
                <w:szCs w:val="24"/>
              </w:rPr>
              <w:t xml:space="preserve"> i monitoring</w:t>
            </w:r>
            <w:r w:rsidRPr="22A657B0" w:rsidR="54DD2347">
              <w:rPr>
                <w:rFonts w:ascii="Corbel" w:hAnsi="Corbel"/>
                <w:sz w:val="24"/>
                <w:szCs w:val="24"/>
              </w:rPr>
              <w:t>u realizacji strategii</w:t>
            </w:r>
            <w:r w:rsidRPr="22A657B0" w:rsidR="001C3C2E">
              <w:rPr>
                <w:rFonts w:ascii="Corbel" w:hAnsi="Corbel"/>
                <w:sz w:val="24"/>
                <w:szCs w:val="24"/>
              </w:rPr>
              <w:t>, procesy uspołecznienia strategii rozwoju</w:t>
            </w:r>
            <w:r w:rsidRPr="22A657B0" w:rsidR="54DD2347">
              <w:rPr>
                <w:rFonts w:ascii="Corbel" w:hAnsi="Corbel"/>
                <w:sz w:val="24"/>
                <w:szCs w:val="24"/>
              </w:rPr>
              <w:t>) na przykładzie</w:t>
            </w:r>
            <w:r w:rsidRPr="22A657B0" w:rsidR="7B68E0F2">
              <w:rPr>
                <w:rFonts w:ascii="Corbel" w:hAnsi="Corbel"/>
                <w:sz w:val="24"/>
                <w:szCs w:val="24"/>
              </w:rPr>
              <w:t xml:space="preserve"> </w:t>
            </w:r>
            <w:r w:rsidRPr="22A657B0" w:rsidR="001C3C2E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Pr="22A657B0" w:rsidR="54DD2347">
              <w:rPr>
                <w:rFonts w:ascii="Corbel" w:hAnsi="Corbel"/>
                <w:sz w:val="24"/>
                <w:szCs w:val="24"/>
              </w:rPr>
              <w:t>s</w:t>
            </w:r>
            <w:r w:rsidRPr="22A657B0" w:rsidR="112B7477">
              <w:rPr>
                <w:rFonts w:ascii="Corbel" w:hAnsi="Corbel"/>
                <w:sz w:val="24"/>
                <w:szCs w:val="24"/>
              </w:rPr>
              <w:t>trategi</w:t>
            </w:r>
            <w:r w:rsidRPr="22A657B0" w:rsidR="54DD2347">
              <w:rPr>
                <w:rFonts w:ascii="Corbel" w:hAnsi="Corbel"/>
                <w:sz w:val="24"/>
                <w:szCs w:val="24"/>
              </w:rPr>
              <w:t>i</w:t>
            </w:r>
            <w:r w:rsidRPr="22A657B0" w:rsidR="112B7477">
              <w:rPr>
                <w:rFonts w:ascii="Corbel" w:hAnsi="Corbel"/>
                <w:sz w:val="24"/>
                <w:szCs w:val="24"/>
              </w:rPr>
              <w:t xml:space="preserve"> rozwoju jednostek samorządu terytorialnego.</w:t>
            </w:r>
          </w:p>
        </w:tc>
      </w:tr>
      <w:tr xmlns:wp14="http://schemas.microsoft.com/office/word/2010/wordml" w:rsidRPr="00894A24" w:rsidR="00AE20B4" w:rsidTr="22A657B0" w14:paraId="78167E50" wp14:textId="77777777">
        <w:tc>
          <w:tcPr>
            <w:tcW w:w="9520" w:type="dxa"/>
            <w:tcMar/>
          </w:tcPr>
          <w:p w:rsidRPr="00894A24" w:rsidR="00AE20B4" w:rsidP="00894A24" w:rsidRDefault="00AE20B4" w14:paraId="6F9F3085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</w:t>
            </w:r>
            <w:r w:rsidRPr="00894A24" w:rsidR="006132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894A24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894A24" w:rsidR="0085747A" w:rsidP="009C54AE" w:rsidRDefault="009F4610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894A24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704BA8" w:rsidP="00704BA8" w:rsidRDefault="00704BA8" w14:paraId="6FAB450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metoda projektów, praca w grupach</w:t>
      </w:r>
      <w:r w:rsidRPr="00894A24" w:rsidR="003E1329">
        <w:rPr>
          <w:rFonts w:ascii="Corbel" w:hAnsi="Corbel"/>
          <w:b w:val="0"/>
          <w:smallCaps w:val="0"/>
          <w:szCs w:val="24"/>
        </w:rPr>
        <w:t xml:space="preserve">, </w:t>
      </w:r>
      <w:r w:rsidRPr="00894A24" w:rsidR="001C3C2E">
        <w:rPr>
          <w:rFonts w:ascii="Corbel" w:hAnsi="Corbel"/>
          <w:b w:val="0"/>
          <w:smallCaps w:val="0"/>
          <w:szCs w:val="24"/>
        </w:rPr>
        <w:t>dyskusja, analiza przypadków</w:t>
      </w:r>
    </w:p>
    <w:p xmlns:wp14="http://schemas.microsoft.com/office/word/2010/wordml" w:rsidRPr="00894A24" w:rsidR="00E960BB" w:rsidP="009C54AE" w:rsidRDefault="00E960BB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894A24" w:rsidR="0085747A" w:rsidP="009C54AE" w:rsidRDefault="00C61DC5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 </w:t>
      </w:r>
      <w:r w:rsidRPr="00894A24" w:rsidR="0085747A">
        <w:rPr>
          <w:rFonts w:ascii="Corbel" w:hAnsi="Corbel"/>
          <w:smallCaps w:val="0"/>
          <w:szCs w:val="24"/>
        </w:rPr>
        <w:t>METODY I KRYTERIA OCENY</w:t>
      </w:r>
    </w:p>
    <w:p xmlns:wp14="http://schemas.microsoft.com/office/word/2010/wordml" w:rsidRPr="00894A24" w:rsidR="00923D7D" w:rsidP="009C54AE" w:rsidRDefault="00923D7D" w14:paraId="62EBF3C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894A24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4.1 Sposoby weryfikacji efektów </w:t>
      </w:r>
      <w:r w:rsidRPr="00894A24"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894A24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962"/>
        <w:gridCol w:w="5441"/>
        <w:gridCol w:w="2117"/>
      </w:tblGrid>
      <w:tr xmlns:wp14="http://schemas.microsoft.com/office/word/2010/wordml" w:rsidRPr="00894A24" w:rsidR="0085747A" w:rsidTr="6DC26561" w14:paraId="3CD72C34" wp14:textId="77777777">
        <w:tc>
          <w:tcPr>
            <w:tcW w:w="1962" w:type="dxa"/>
            <w:vAlign w:val="center"/>
          </w:tcPr>
          <w:p w:rsidRPr="00894A24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894A24" w:rsidR="0085747A" w:rsidP="009C54AE" w:rsidRDefault="00A84C85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Pr="00894A24" w:rsidR="00A87F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894A24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894A24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894A24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894A24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894A24" w:rsidR="00704BA8" w:rsidTr="6DC26561" w14:paraId="0DCE0922" wp14:textId="77777777">
        <w:tc>
          <w:tcPr>
            <w:tcW w:w="1962" w:type="dxa"/>
          </w:tcPr>
          <w:p w:rsidRPr="00894A24" w:rsidR="00704BA8" w:rsidP="00704BA8" w:rsidRDefault="00704BA8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894A24" w:rsidR="00704BA8" w:rsidP="006132CF" w:rsidRDefault="00704BA8" w14:paraId="538067A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894A24" w:rsidR="00704BA8" w:rsidP="00704BA8" w:rsidRDefault="00704BA8" w14:paraId="0F810EE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894A24" w:rsidR="00704BA8" w:rsidTr="6DC26561" w14:paraId="0F7F5F34" wp14:textId="77777777">
        <w:tc>
          <w:tcPr>
            <w:tcW w:w="1962" w:type="dxa"/>
          </w:tcPr>
          <w:p w:rsidRPr="00894A24" w:rsidR="00704BA8" w:rsidP="00704BA8" w:rsidRDefault="00704BA8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894A24" w:rsidR="00704BA8" w:rsidP="006132CF" w:rsidRDefault="00704BA8" w14:paraId="4075D18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894A24" w:rsidR="00704BA8" w:rsidP="00704BA8" w:rsidRDefault="00704BA8" w14:paraId="64422AC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894A24" w:rsidR="00704BA8" w:rsidTr="6DC26561" w14:paraId="0E73CB50" wp14:textId="77777777">
        <w:tc>
          <w:tcPr>
            <w:tcW w:w="1962" w:type="dxa"/>
          </w:tcPr>
          <w:p w:rsidRPr="00894A24" w:rsidR="00704BA8" w:rsidP="00704BA8" w:rsidRDefault="00704BA8" w14:paraId="3D1CB95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894A24" w:rsidR="00704BA8" w:rsidP="008C79D4" w:rsidRDefault="008C79D4" w14:paraId="6B3CFB0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obserwacja w trakcie zajęć </w:t>
            </w:r>
          </w:p>
        </w:tc>
        <w:tc>
          <w:tcPr>
            <w:tcW w:w="2117" w:type="dxa"/>
          </w:tcPr>
          <w:p w:rsidRPr="00894A24" w:rsidR="00704BA8" w:rsidP="00704BA8" w:rsidRDefault="00704BA8" w14:paraId="2A29A3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894A24" w:rsidR="00296055" w:rsidTr="6DC26561" w14:paraId="2F62835B" wp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7C48FB8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2065B63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7A35874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894A24" w:rsidR="00296055" w:rsidTr="6DC26561" w14:paraId="444CBC04" wp14:textId="77777777">
        <w:trPr>
          <w:trHeight w:val="315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530F3D0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7585488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1770F88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894A24" w:rsidR="00296055" w:rsidTr="6DC26561" w14:paraId="0594137C" wp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4CA81D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8C79D4" w14:paraId="07A3654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2E5FC32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</w:tbl>
    <w:p xmlns:wp14="http://schemas.microsoft.com/office/word/2010/wordml" w:rsidRPr="00894A24" w:rsidR="008663C0" w:rsidP="009C54AE" w:rsidRDefault="008663C0" w14:paraId="2946DB82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894A24" w:rsidR="0085747A" w:rsidP="009C54AE" w:rsidRDefault="003E1941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4.2 </w:t>
      </w:r>
      <w:r w:rsidRPr="00894A24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xmlns:wp14="http://schemas.microsoft.com/office/word/2010/wordml" w:rsidRPr="00894A24" w:rsidR="008663C0" w:rsidP="009C54AE" w:rsidRDefault="008663C0" w14:paraId="5997CC1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894A24" w:rsidR="008663C0" w:rsidTr="037537F9" w14:paraId="4B653575" wp14:textId="77777777">
        <w:tc>
          <w:tcPr>
            <w:tcW w:w="9670" w:type="dxa"/>
          </w:tcPr>
          <w:p w:rsidRPr="00F55EFC" w:rsidR="008663C0" w:rsidP="1246EE7C" w:rsidRDefault="00F55EFC" w14:paraId="06B7D7D0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55EFC">
              <w:rPr>
                <w:rFonts w:ascii="Corbel" w:hAnsi="Corbel"/>
                <w:b/>
                <w:bCs/>
                <w:sz w:val="24"/>
                <w:szCs w:val="24"/>
              </w:rPr>
              <w:t>Konwersatorium:</w:t>
            </w:r>
            <w:r w:rsidRPr="00F55EFC">
              <w:rPr>
                <w:rFonts w:ascii="Corbel" w:hAnsi="Corbel"/>
                <w:sz w:val="24"/>
                <w:szCs w:val="24"/>
              </w:rPr>
              <w:t xml:space="preserve"> Warunkiem zaliczenia przedmiotu jest udział w przygotowaniu grupowego projektu. Kryteria oceniania pracy projektowej: stopień udziału w projekcie, prawidłowość wykorzystanych metod i technik, kreatywność myślenia. </w:t>
            </w:r>
            <w:r w:rsidRPr="00F55EFC">
              <w:rPr>
                <w:rFonts w:ascii="Corbel" w:hAnsi="Corbel"/>
                <w:color w:val="000000" w:themeColor="text1"/>
                <w:sz w:val="24"/>
                <w:szCs w:val="24"/>
              </w:rPr>
              <w:t>Aktywność oraz obecność na zajęciach.</w:t>
            </w:r>
          </w:p>
        </w:tc>
      </w:tr>
    </w:tbl>
    <w:p xmlns:wp14="http://schemas.microsoft.com/office/word/2010/wordml" w:rsidRPr="00894A24" w:rsidR="00923D7D" w:rsidP="009C54AE" w:rsidRDefault="00923D7D" w14:paraId="110FFD37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894A24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 xml:space="preserve">5. </w:t>
      </w:r>
      <w:r w:rsidRPr="00894A24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894A24" w:rsidR="0085747A" w:rsidP="009C54AE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962"/>
        <w:gridCol w:w="4677"/>
      </w:tblGrid>
      <w:tr xmlns:wp14="http://schemas.microsoft.com/office/word/2010/wordml" w:rsidRPr="00894A24" w:rsidR="0085747A" w:rsidTr="22A657B0" w14:paraId="3808A828" wp14:textId="77777777">
        <w:tc>
          <w:tcPr>
            <w:tcW w:w="4962" w:type="dxa"/>
            <w:tcMar/>
            <w:vAlign w:val="center"/>
          </w:tcPr>
          <w:p w:rsidRPr="00894A24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894A24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94A2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894A24" w:rsidR="0085747A" w:rsidP="009C54AE" w:rsidRDefault="00C61DC5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894A24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94A2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894A24" w:rsidR="0085747A" w:rsidTr="22A657B0" w14:paraId="7A856870" wp14:textId="77777777">
        <w:tc>
          <w:tcPr>
            <w:tcW w:w="4962" w:type="dxa"/>
            <w:tcMar/>
          </w:tcPr>
          <w:p w:rsidRPr="00894A24" w:rsidR="0085747A" w:rsidP="009C54AE" w:rsidRDefault="00C61DC5" w14:paraId="765A5D29" wp14:textId="258EA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2A657B0" w:rsidR="00C61DC5">
              <w:rPr>
                <w:rFonts w:ascii="Corbel" w:hAnsi="Corbel"/>
                <w:sz w:val="24"/>
                <w:szCs w:val="24"/>
              </w:rPr>
              <w:t>G</w:t>
            </w:r>
            <w:r w:rsidRPr="22A657B0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22A657B0" w:rsidR="0085747A">
              <w:rPr>
                <w:rFonts w:ascii="Corbel" w:hAnsi="Corbel"/>
                <w:sz w:val="24"/>
                <w:szCs w:val="24"/>
              </w:rPr>
              <w:t xml:space="preserve"> z </w:t>
            </w:r>
            <w:r w:rsidRPr="22A657B0" w:rsidR="3E853BA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2A657B0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894A24" w:rsidR="0085747A" w:rsidP="009C54AE" w:rsidRDefault="00704BA8" w14:paraId="423D4B9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894A24" w:rsidR="00C61DC5" w:rsidTr="22A657B0" w14:paraId="3D78DB96" wp14:textId="77777777">
        <w:tc>
          <w:tcPr>
            <w:tcW w:w="4962" w:type="dxa"/>
            <w:tcMar/>
          </w:tcPr>
          <w:p w:rsidRPr="00894A24" w:rsidR="00C61DC5" w:rsidP="009C54AE" w:rsidRDefault="00C61DC5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894A24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894A24" w:rsidR="00C61DC5" w:rsidP="009C54AE" w:rsidRDefault="00704BA8" w14:paraId="78941E4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894A24" w:rsidR="00C61DC5" w:rsidTr="22A657B0" w14:paraId="759BBDED" wp14:textId="77777777">
        <w:tc>
          <w:tcPr>
            <w:tcW w:w="4962" w:type="dxa"/>
            <w:tcMar/>
          </w:tcPr>
          <w:p w:rsidRPr="00894A24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894A24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894A24" w:rsidR="00C61DC5" w:rsidP="009C54AE" w:rsidRDefault="00C913B8" w14:paraId="5FE3165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xmlns:wp14="http://schemas.microsoft.com/office/word/2010/wordml" w:rsidRPr="00894A24" w:rsidR="0085747A" w:rsidTr="22A657B0" w14:paraId="2B55E3E1" wp14:textId="77777777">
        <w:tc>
          <w:tcPr>
            <w:tcW w:w="4962" w:type="dxa"/>
            <w:tcMar/>
          </w:tcPr>
          <w:p w:rsidRPr="00894A24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894A24" w:rsidR="0085747A" w:rsidP="009C54AE" w:rsidRDefault="00C913B8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894A24" w:rsidR="0085747A" w:rsidTr="22A657B0" w14:paraId="42922784" wp14:textId="77777777">
        <w:tc>
          <w:tcPr>
            <w:tcW w:w="4962" w:type="dxa"/>
            <w:tcMar/>
          </w:tcPr>
          <w:p w:rsidRPr="00894A24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894A24" w:rsidR="0085747A" w:rsidP="009C54AE" w:rsidRDefault="001D2AAB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894A24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94A24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894A24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894A24" w:rsidR="003E1941" w:rsidP="009C54AE" w:rsidRDefault="003E1941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85747A" w:rsidP="037537F9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6. </w:t>
      </w:r>
      <w:r w:rsidRPr="00894A24" w:rsidR="0085747A">
        <w:rPr>
          <w:rFonts w:ascii="Corbel" w:hAnsi="Corbel"/>
          <w:smallCaps w:val="0"/>
          <w:szCs w:val="24"/>
        </w:rPr>
        <w:t>PRAKTYKI ZAWODOWE W RAMACH PRZEDMIOTU</w:t>
      </w:r>
    </w:p>
    <w:p xmlns:wp14="http://schemas.microsoft.com/office/word/2010/wordml" w:rsidRPr="00894A24" w:rsidR="037537F9" w:rsidP="037537F9" w:rsidRDefault="037537F9" w14:paraId="08CE6F91" wp14:textId="77777777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xmlns:wp14="http://schemas.microsoft.com/office/word/2010/wordml" w:rsidRPr="00894A24" w:rsidR="6326A3C0" w:rsidP="037537F9" w:rsidRDefault="6326A3C0" w14:paraId="5AA2FE90" wp14:textId="77777777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894A24">
        <w:rPr>
          <w:rFonts w:ascii="Corbel" w:hAnsi="Corbel"/>
          <w:bCs/>
          <w:smallCaps w:val="0"/>
          <w:szCs w:val="24"/>
        </w:rPr>
        <w:t>Nie dotyczy</w:t>
      </w:r>
    </w:p>
    <w:p xmlns:wp14="http://schemas.microsoft.com/office/word/2010/wordml" w:rsidRPr="00894A24" w:rsidR="003E1941" w:rsidP="009C54AE" w:rsidRDefault="003E1941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22A657B0" w:rsidRDefault="22A657B0" w14:paraId="57BEDF07" w14:textId="4FD394EA">
      <w:r>
        <w:br w:type="page"/>
      </w:r>
    </w:p>
    <w:p xmlns:wp14="http://schemas.microsoft.com/office/word/2010/wordml" w:rsidRPr="00894A24" w:rsidR="0085747A" w:rsidP="009C54AE" w:rsidRDefault="00675843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7. </w:t>
      </w:r>
      <w:r w:rsidRPr="00894A24" w:rsidR="0085747A">
        <w:rPr>
          <w:rFonts w:ascii="Corbel" w:hAnsi="Corbel"/>
          <w:smallCaps w:val="0"/>
          <w:szCs w:val="24"/>
        </w:rPr>
        <w:t>LITERATURA</w:t>
      </w:r>
    </w:p>
    <w:p xmlns:wp14="http://schemas.microsoft.com/office/word/2010/wordml" w:rsidRPr="00894A24" w:rsidR="008663C0" w:rsidP="009C54AE" w:rsidRDefault="008663C0" w14:paraId="6BB9E25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7513"/>
      </w:tblGrid>
      <w:tr xmlns:wp14="http://schemas.microsoft.com/office/word/2010/wordml" w:rsidRPr="00894A24" w:rsidR="008663C0" w:rsidTr="22A657B0" w14:paraId="4E8D95B3" wp14:textId="77777777">
        <w:trPr>
          <w:trHeight w:val="397"/>
        </w:trPr>
        <w:tc>
          <w:tcPr>
            <w:tcW w:w="7513" w:type="dxa"/>
            <w:tcMar/>
          </w:tcPr>
          <w:p w:rsidRPr="00894A24" w:rsidR="008663C0" w:rsidP="037537F9" w:rsidRDefault="1C29AAC2" w14:paraId="0D317C7E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94A24">
              <w:rPr>
                <w:rFonts w:ascii="Corbel" w:hAnsi="Corbel"/>
                <w:bCs/>
                <w:smallCaps w:val="0"/>
                <w:szCs w:val="24"/>
              </w:rPr>
              <w:t xml:space="preserve">Literatura podstawowa: </w:t>
            </w:r>
          </w:p>
          <w:p w:rsidRPr="00894A24" w:rsidR="037537F9" w:rsidP="037537F9" w:rsidRDefault="037537F9" w14:paraId="23DE523C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894A24" w:rsidR="008663C0" w:rsidP="008663C0" w:rsidRDefault="008663C0" w14:paraId="6406CAB3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Dziemianowicz, K. Szmigiel-Rawska, P. Nowicka, A. Dąbrowska, </w:t>
            </w:r>
            <w:r w:rsidRPr="00894A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Planowanie strategiczne. Poradnik dla pracowników administracji publicznej</w:t>
            </w: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</w:p>
          <w:p w:rsidRPr="00894A24" w:rsidR="008663C0" w:rsidP="22A657B0" w:rsidRDefault="008663C0" w14:paraId="32C0D202" wp14:textId="11C6331D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2A657B0" w:rsidR="154FCA6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K.Wla</w:t>
            </w:r>
            <w:r w:rsidRPr="22A657B0" w:rsidR="1005D59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ź</w:t>
            </w:r>
            <w:r w:rsidRPr="22A657B0" w:rsidR="154FCA6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lak, </w:t>
            </w:r>
            <w:r w:rsidRPr="22A657B0" w:rsidR="154FCA60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Rozwój regionalny jako zadanie administracji publicznej</w:t>
            </w:r>
            <w:r w:rsidRPr="22A657B0" w:rsidR="154FCA6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Wolters Kluwer, Warszawa 2010</w:t>
            </w:r>
          </w:p>
          <w:p w:rsidRPr="00894A24" w:rsidR="00BF2E3B" w:rsidP="00BF2E3B" w:rsidRDefault="00BF2E3B" w14:paraId="00F1F108" wp14:textId="7777777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Górniak,S. Mazur, </w:t>
            </w:r>
            <w:r w:rsidRPr="00EA04B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Zarządzanie strategiczne</w:t>
            </w:r>
            <w:r w:rsidR="000118C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EA04B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rozwojem</w:t>
            </w: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</w:p>
        </w:tc>
      </w:tr>
      <w:tr xmlns:wp14="http://schemas.microsoft.com/office/word/2010/wordml" w:rsidRPr="00894A24" w:rsidR="008663C0" w:rsidTr="22A657B0" w14:paraId="7A3214BC" wp14:textId="77777777">
        <w:trPr>
          <w:trHeight w:val="397"/>
        </w:trPr>
        <w:tc>
          <w:tcPr>
            <w:tcW w:w="7513" w:type="dxa"/>
            <w:tcMar/>
          </w:tcPr>
          <w:p w:rsidRPr="00894A24" w:rsidR="008663C0" w:rsidP="037537F9" w:rsidRDefault="1C29AAC2" w14:paraId="1616B1D9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94A2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894A24" w:rsidR="037537F9" w:rsidP="037537F9" w:rsidRDefault="037537F9" w14:paraId="52E56223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371424" w:rsidR="00371424" w:rsidP="00371424" w:rsidRDefault="008663C0" w14:paraId="639790CD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14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Gawroński, </w:t>
            </w:r>
            <w:r w:rsidRPr="003714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strategiczne w samorządach lokalnych</w:t>
            </w:r>
            <w:r w:rsidRPr="003714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</w:p>
          <w:p w:rsidRPr="00371424" w:rsidR="00371424" w:rsidP="00371424" w:rsidRDefault="00371424" w14:paraId="10D2B597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1424">
              <w:rPr>
                <w:rFonts w:ascii="Corbel" w:hAnsi="Corbel"/>
                <w:b w:val="0"/>
                <w:smallCaps w:val="0"/>
              </w:rPr>
              <w:t>A. Kożuch, B. Kożuch, Ł. Sułkowski, E. Bogacz-Wojtanowska, M.Lewandowski, K. Sienkiewicz-Małyjurek, A. Szczudlińska-Kanoś,  S. Jung-Konstanty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EA04B0">
              <w:rPr>
                <w:rFonts w:ascii="Corbel" w:hAnsi="Corbel"/>
                <w:b w:val="0"/>
                <w:i/>
                <w:iCs/>
                <w:smallCaps w:val="0"/>
              </w:rPr>
              <w:t>Obszary zarządzania publicznego,</w:t>
            </w:r>
            <w:r w:rsidRPr="00371424">
              <w:rPr>
                <w:rFonts w:ascii="Corbel" w:hAnsi="Corbel"/>
                <w:b w:val="0"/>
                <w:smallCaps w:val="0"/>
              </w:rPr>
              <w:t xml:space="preserve"> Monografie i Studia Instytutu Spraw Publicznych Uniwersytetu Jagiellońskiego, Kraków 2016</w:t>
            </w:r>
          </w:p>
          <w:p w:rsidRPr="00894A24" w:rsidR="00894A24" w:rsidP="00EA04B0" w:rsidRDefault="00894A24" w14:paraId="07547A0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xmlns:wp14="http://schemas.microsoft.com/office/word/2010/wordml" w:rsidRPr="00894A24" w:rsidR="0085747A" w:rsidP="009C54AE" w:rsidRDefault="0085747A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85747A" w:rsidP="009C54AE" w:rsidRDefault="0085747A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894A24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577A9B" w:rsidP="00C16ABF" w:rsidRDefault="00577A9B" w14:paraId="6537F28F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577A9B" w:rsidP="00C16ABF" w:rsidRDefault="00577A9B" w14:paraId="6DFB9E2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577A9B" w:rsidP="00C16ABF" w:rsidRDefault="00577A9B" w14:paraId="70DF9E56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577A9B" w:rsidP="00C16ABF" w:rsidRDefault="00577A9B" w14:paraId="44E871BC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attachedTemplate r:id="rId1"/>
  <w:trackRevisions w:val="false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18C1"/>
    <w:rsid w:val="00015B8F"/>
    <w:rsid w:val="00022ECE"/>
    <w:rsid w:val="00042A51"/>
    <w:rsid w:val="00042D2E"/>
    <w:rsid w:val="00044C82"/>
    <w:rsid w:val="00053773"/>
    <w:rsid w:val="00070ED6"/>
    <w:rsid w:val="000742DC"/>
    <w:rsid w:val="00084C12"/>
    <w:rsid w:val="0009462C"/>
    <w:rsid w:val="00094B12"/>
    <w:rsid w:val="00096C46"/>
    <w:rsid w:val="000A296F"/>
    <w:rsid w:val="000A2A28"/>
    <w:rsid w:val="000A4CA2"/>
    <w:rsid w:val="000B192D"/>
    <w:rsid w:val="000B28EE"/>
    <w:rsid w:val="000B3E37"/>
    <w:rsid w:val="000C65AA"/>
    <w:rsid w:val="000D04B0"/>
    <w:rsid w:val="000F1C57"/>
    <w:rsid w:val="000F5615"/>
    <w:rsid w:val="000F5EE2"/>
    <w:rsid w:val="00111DA3"/>
    <w:rsid w:val="001145CA"/>
    <w:rsid w:val="00121C29"/>
    <w:rsid w:val="00121F96"/>
    <w:rsid w:val="00124BFF"/>
    <w:rsid w:val="0012560E"/>
    <w:rsid w:val="00127108"/>
    <w:rsid w:val="00134B13"/>
    <w:rsid w:val="00146BC0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92F37"/>
    <w:rsid w:val="001A70D2"/>
    <w:rsid w:val="001B25F3"/>
    <w:rsid w:val="001C3C2E"/>
    <w:rsid w:val="001D2AAB"/>
    <w:rsid w:val="001D3890"/>
    <w:rsid w:val="001D657B"/>
    <w:rsid w:val="001D7B54"/>
    <w:rsid w:val="001E0209"/>
    <w:rsid w:val="001F2CA2"/>
    <w:rsid w:val="0020021E"/>
    <w:rsid w:val="002144C0"/>
    <w:rsid w:val="0022477D"/>
    <w:rsid w:val="002278A9"/>
    <w:rsid w:val="002336F9"/>
    <w:rsid w:val="0024028F"/>
    <w:rsid w:val="00243424"/>
    <w:rsid w:val="00244ABC"/>
    <w:rsid w:val="002466BB"/>
    <w:rsid w:val="00257CF4"/>
    <w:rsid w:val="00273B07"/>
    <w:rsid w:val="00281FF2"/>
    <w:rsid w:val="002857DE"/>
    <w:rsid w:val="002872CD"/>
    <w:rsid w:val="00291567"/>
    <w:rsid w:val="00296055"/>
    <w:rsid w:val="00296739"/>
    <w:rsid w:val="002A22BF"/>
    <w:rsid w:val="002A2389"/>
    <w:rsid w:val="002A671D"/>
    <w:rsid w:val="002B29D2"/>
    <w:rsid w:val="002B4D55"/>
    <w:rsid w:val="002B5EA0"/>
    <w:rsid w:val="002B6119"/>
    <w:rsid w:val="002C1F06"/>
    <w:rsid w:val="002D3375"/>
    <w:rsid w:val="002D73D4"/>
    <w:rsid w:val="002E640E"/>
    <w:rsid w:val="002F02A3"/>
    <w:rsid w:val="002F4ABE"/>
    <w:rsid w:val="003018BA"/>
    <w:rsid w:val="0030395F"/>
    <w:rsid w:val="00305C92"/>
    <w:rsid w:val="003151C5"/>
    <w:rsid w:val="003343CF"/>
    <w:rsid w:val="003351FB"/>
    <w:rsid w:val="00346FE9"/>
    <w:rsid w:val="0034759A"/>
    <w:rsid w:val="003503F6"/>
    <w:rsid w:val="003530DD"/>
    <w:rsid w:val="00363F78"/>
    <w:rsid w:val="00371424"/>
    <w:rsid w:val="00381154"/>
    <w:rsid w:val="003A0A5B"/>
    <w:rsid w:val="003A1176"/>
    <w:rsid w:val="003B30E2"/>
    <w:rsid w:val="003C0BAE"/>
    <w:rsid w:val="003D18A9"/>
    <w:rsid w:val="003D6CE2"/>
    <w:rsid w:val="003E1329"/>
    <w:rsid w:val="003E1941"/>
    <w:rsid w:val="003E2625"/>
    <w:rsid w:val="003E2FE6"/>
    <w:rsid w:val="003E49D5"/>
    <w:rsid w:val="003F38C0"/>
    <w:rsid w:val="003F68C4"/>
    <w:rsid w:val="00414E3C"/>
    <w:rsid w:val="0042244A"/>
    <w:rsid w:val="00425DBB"/>
    <w:rsid w:val="0042745A"/>
    <w:rsid w:val="00431D5C"/>
    <w:rsid w:val="004362C6"/>
    <w:rsid w:val="00437FA2"/>
    <w:rsid w:val="00445970"/>
    <w:rsid w:val="00455426"/>
    <w:rsid w:val="004579A1"/>
    <w:rsid w:val="00461EFC"/>
    <w:rsid w:val="004652C2"/>
    <w:rsid w:val="00467280"/>
    <w:rsid w:val="004706D1"/>
    <w:rsid w:val="00471326"/>
    <w:rsid w:val="0047598D"/>
    <w:rsid w:val="004840FD"/>
    <w:rsid w:val="00490F7D"/>
    <w:rsid w:val="00491678"/>
    <w:rsid w:val="004968E2"/>
    <w:rsid w:val="004A3EEA"/>
    <w:rsid w:val="004A4193"/>
    <w:rsid w:val="004A4D1F"/>
    <w:rsid w:val="004C62D1"/>
    <w:rsid w:val="004D5282"/>
    <w:rsid w:val="004F1551"/>
    <w:rsid w:val="004F55A3"/>
    <w:rsid w:val="0050496F"/>
    <w:rsid w:val="00513B6F"/>
    <w:rsid w:val="00514404"/>
    <w:rsid w:val="00517C63"/>
    <w:rsid w:val="0052212E"/>
    <w:rsid w:val="00535449"/>
    <w:rsid w:val="005363C4"/>
    <w:rsid w:val="00536BDE"/>
    <w:rsid w:val="00543ACC"/>
    <w:rsid w:val="00551F5A"/>
    <w:rsid w:val="005535A3"/>
    <w:rsid w:val="00561846"/>
    <w:rsid w:val="0056696D"/>
    <w:rsid w:val="00577A9B"/>
    <w:rsid w:val="0058162B"/>
    <w:rsid w:val="0059340A"/>
    <w:rsid w:val="0059484D"/>
    <w:rsid w:val="005A0855"/>
    <w:rsid w:val="005A3196"/>
    <w:rsid w:val="005A3285"/>
    <w:rsid w:val="005A3E20"/>
    <w:rsid w:val="005C080F"/>
    <w:rsid w:val="005C1CDF"/>
    <w:rsid w:val="005C55E5"/>
    <w:rsid w:val="005C62C1"/>
    <w:rsid w:val="005C696A"/>
    <w:rsid w:val="005E6E85"/>
    <w:rsid w:val="005F31D2"/>
    <w:rsid w:val="005F4C38"/>
    <w:rsid w:val="0061029B"/>
    <w:rsid w:val="006132CF"/>
    <w:rsid w:val="00617230"/>
    <w:rsid w:val="00617C22"/>
    <w:rsid w:val="00621CE1"/>
    <w:rsid w:val="00627FC9"/>
    <w:rsid w:val="00647FA8"/>
    <w:rsid w:val="00650C5F"/>
    <w:rsid w:val="00654934"/>
    <w:rsid w:val="006620D9"/>
    <w:rsid w:val="00671958"/>
    <w:rsid w:val="00675843"/>
    <w:rsid w:val="00676174"/>
    <w:rsid w:val="00696477"/>
    <w:rsid w:val="006C3643"/>
    <w:rsid w:val="006D050F"/>
    <w:rsid w:val="006D2A98"/>
    <w:rsid w:val="006D6139"/>
    <w:rsid w:val="006E5D65"/>
    <w:rsid w:val="006F1282"/>
    <w:rsid w:val="006F1FBC"/>
    <w:rsid w:val="006F31E2"/>
    <w:rsid w:val="006F6F1C"/>
    <w:rsid w:val="0070058E"/>
    <w:rsid w:val="0070402D"/>
    <w:rsid w:val="00704BA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F8E"/>
    <w:rsid w:val="007A4022"/>
    <w:rsid w:val="007A6E6E"/>
    <w:rsid w:val="007B0A39"/>
    <w:rsid w:val="007C3299"/>
    <w:rsid w:val="007C3BCC"/>
    <w:rsid w:val="007C4546"/>
    <w:rsid w:val="007D6E56"/>
    <w:rsid w:val="007F4155"/>
    <w:rsid w:val="0081055E"/>
    <w:rsid w:val="0081554D"/>
    <w:rsid w:val="0081707E"/>
    <w:rsid w:val="008219A7"/>
    <w:rsid w:val="008449B3"/>
    <w:rsid w:val="0085660A"/>
    <w:rsid w:val="0085747A"/>
    <w:rsid w:val="008663C0"/>
    <w:rsid w:val="00880CAF"/>
    <w:rsid w:val="00884922"/>
    <w:rsid w:val="00885038"/>
    <w:rsid w:val="00885F64"/>
    <w:rsid w:val="008900E5"/>
    <w:rsid w:val="0089179F"/>
    <w:rsid w:val="008917F9"/>
    <w:rsid w:val="00894A24"/>
    <w:rsid w:val="008A45F7"/>
    <w:rsid w:val="008B05DF"/>
    <w:rsid w:val="008C0CC0"/>
    <w:rsid w:val="008C19A9"/>
    <w:rsid w:val="008C379D"/>
    <w:rsid w:val="008C5147"/>
    <w:rsid w:val="008C5359"/>
    <w:rsid w:val="008C5363"/>
    <w:rsid w:val="008C79D4"/>
    <w:rsid w:val="008D3DFB"/>
    <w:rsid w:val="008E5043"/>
    <w:rsid w:val="008E64F4"/>
    <w:rsid w:val="008F12C9"/>
    <w:rsid w:val="008F6E29"/>
    <w:rsid w:val="00916188"/>
    <w:rsid w:val="00923D7D"/>
    <w:rsid w:val="00942B61"/>
    <w:rsid w:val="009508DF"/>
    <w:rsid w:val="00950DAC"/>
    <w:rsid w:val="00954A07"/>
    <w:rsid w:val="0099249A"/>
    <w:rsid w:val="00993030"/>
    <w:rsid w:val="009939EF"/>
    <w:rsid w:val="00997F14"/>
    <w:rsid w:val="009A5059"/>
    <w:rsid w:val="009A78D9"/>
    <w:rsid w:val="009C3E31"/>
    <w:rsid w:val="009C4153"/>
    <w:rsid w:val="009C54AE"/>
    <w:rsid w:val="009C788E"/>
    <w:rsid w:val="009D09FF"/>
    <w:rsid w:val="009D30C1"/>
    <w:rsid w:val="009E3B41"/>
    <w:rsid w:val="009F3C5C"/>
    <w:rsid w:val="009F4610"/>
    <w:rsid w:val="00A00ECC"/>
    <w:rsid w:val="00A155EE"/>
    <w:rsid w:val="00A21897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D8A"/>
    <w:rsid w:val="00A84C85"/>
    <w:rsid w:val="00A87FCB"/>
    <w:rsid w:val="00A95165"/>
    <w:rsid w:val="00A97DE1"/>
    <w:rsid w:val="00AB053C"/>
    <w:rsid w:val="00AD0892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B06142"/>
    <w:rsid w:val="00B135B1"/>
    <w:rsid w:val="00B261DB"/>
    <w:rsid w:val="00B3130B"/>
    <w:rsid w:val="00B355D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AB8"/>
    <w:rsid w:val="00B90885"/>
    <w:rsid w:val="00B93C28"/>
    <w:rsid w:val="00BB520A"/>
    <w:rsid w:val="00BC2072"/>
    <w:rsid w:val="00BC518A"/>
    <w:rsid w:val="00BC5FC5"/>
    <w:rsid w:val="00BC717F"/>
    <w:rsid w:val="00BD3869"/>
    <w:rsid w:val="00BD4BF2"/>
    <w:rsid w:val="00BD66E9"/>
    <w:rsid w:val="00BD6FF4"/>
    <w:rsid w:val="00BE6755"/>
    <w:rsid w:val="00BF2C41"/>
    <w:rsid w:val="00BF2E3B"/>
    <w:rsid w:val="00BF42B8"/>
    <w:rsid w:val="00C058B4"/>
    <w:rsid w:val="00C05F44"/>
    <w:rsid w:val="00C131B5"/>
    <w:rsid w:val="00C16ABF"/>
    <w:rsid w:val="00C170AE"/>
    <w:rsid w:val="00C201B0"/>
    <w:rsid w:val="00C26CB7"/>
    <w:rsid w:val="00C324C1"/>
    <w:rsid w:val="00C33A52"/>
    <w:rsid w:val="00C33CEC"/>
    <w:rsid w:val="00C36992"/>
    <w:rsid w:val="00C56036"/>
    <w:rsid w:val="00C61DC5"/>
    <w:rsid w:val="00C674D0"/>
    <w:rsid w:val="00C67E92"/>
    <w:rsid w:val="00C70A26"/>
    <w:rsid w:val="00C766DF"/>
    <w:rsid w:val="00C834E1"/>
    <w:rsid w:val="00C86B29"/>
    <w:rsid w:val="00C913B8"/>
    <w:rsid w:val="00C94B98"/>
    <w:rsid w:val="00CA2B96"/>
    <w:rsid w:val="00CA5089"/>
    <w:rsid w:val="00CC2222"/>
    <w:rsid w:val="00CD6897"/>
    <w:rsid w:val="00CE5BAC"/>
    <w:rsid w:val="00CF25BE"/>
    <w:rsid w:val="00CF438A"/>
    <w:rsid w:val="00CF78ED"/>
    <w:rsid w:val="00D02B25"/>
    <w:rsid w:val="00D02EBA"/>
    <w:rsid w:val="00D15855"/>
    <w:rsid w:val="00D17C3C"/>
    <w:rsid w:val="00D220D6"/>
    <w:rsid w:val="00D231F7"/>
    <w:rsid w:val="00D26B2C"/>
    <w:rsid w:val="00D352C9"/>
    <w:rsid w:val="00D425B2"/>
    <w:rsid w:val="00D428D6"/>
    <w:rsid w:val="00D552B2"/>
    <w:rsid w:val="00D608D1"/>
    <w:rsid w:val="00D6776B"/>
    <w:rsid w:val="00D74119"/>
    <w:rsid w:val="00D8075B"/>
    <w:rsid w:val="00D8678B"/>
    <w:rsid w:val="00DA2114"/>
    <w:rsid w:val="00DB2CE6"/>
    <w:rsid w:val="00DD2831"/>
    <w:rsid w:val="00DD65E5"/>
    <w:rsid w:val="00DE09C0"/>
    <w:rsid w:val="00DE4A14"/>
    <w:rsid w:val="00DF1FC4"/>
    <w:rsid w:val="00DF320D"/>
    <w:rsid w:val="00DF71C8"/>
    <w:rsid w:val="00E04DE4"/>
    <w:rsid w:val="00E115F0"/>
    <w:rsid w:val="00E129B8"/>
    <w:rsid w:val="00E21E7D"/>
    <w:rsid w:val="00E22FBC"/>
    <w:rsid w:val="00E24BF5"/>
    <w:rsid w:val="00E25338"/>
    <w:rsid w:val="00E32827"/>
    <w:rsid w:val="00E51E44"/>
    <w:rsid w:val="00E62226"/>
    <w:rsid w:val="00E63348"/>
    <w:rsid w:val="00E77E88"/>
    <w:rsid w:val="00E8107D"/>
    <w:rsid w:val="00E82E71"/>
    <w:rsid w:val="00E900F5"/>
    <w:rsid w:val="00E960BB"/>
    <w:rsid w:val="00EA04B0"/>
    <w:rsid w:val="00EA2074"/>
    <w:rsid w:val="00EA4832"/>
    <w:rsid w:val="00EA4E9D"/>
    <w:rsid w:val="00EB6F9A"/>
    <w:rsid w:val="00EC4899"/>
    <w:rsid w:val="00ED03AB"/>
    <w:rsid w:val="00ED32D2"/>
    <w:rsid w:val="00ED45FE"/>
    <w:rsid w:val="00ED57B8"/>
    <w:rsid w:val="00EE32DE"/>
    <w:rsid w:val="00EE5457"/>
    <w:rsid w:val="00F070AB"/>
    <w:rsid w:val="00F17567"/>
    <w:rsid w:val="00F27A7B"/>
    <w:rsid w:val="00F4223D"/>
    <w:rsid w:val="00F526AF"/>
    <w:rsid w:val="00F55EFC"/>
    <w:rsid w:val="00F617C3"/>
    <w:rsid w:val="00F7066B"/>
    <w:rsid w:val="00F83B28"/>
    <w:rsid w:val="00F85375"/>
    <w:rsid w:val="00FA46E5"/>
    <w:rsid w:val="00FB7DBA"/>
    <w:rsid w:val="00FC1C25"/>
    <w:rsid w:val="00FC3F45"/>
    <w:rsid w:val="00FD503F"/>
    <w:rsid w:val="00FD7589"/>
    <w:rsid w:val="00FE7CCB"/>
    <w:rsid w:val="00FF016A"/>
    <w:rsid w:val="00FF1401"/>
    <w:rsid w:val="00FF5E7D"/>
    <w:rsid w:val="02D39831"/>
    <w:rsid w:val="037537F9"/>
    <w:rsid w:val="04DE06B4"/>
    <w:rsid w:val="085BA28C"/>
    <w:rsid w:val="0AAF6BF6"/>
    <w:rsid w:val="0BB65830"/>
    <w:rsid w:val="1005D596"/>
    <w:rsid w:val="112B7477"/>
    <w:rsid w:val="1246EE7C"/>
    <w:rsid w:val="135F5483"/>
    <w:rsid w:val="154FCA60"/>
    <w:rsid w:val="15AE511F"/>
    <w:rsid w:val="19715ECB"/>
    <w:rsid w:val="1C29AAC2"/>
    <w:rsid w:val="22A657B0"/>
    <w:rsid w:val="238AB4A0"/>
    <w:rsid w:val="24FF0CEA"/>
    <w:rsid w:val="280217B2"/>
    <w:rsid w:val="28E68816"/>
    <w:rsid w:val="294A8247"/>
    <w:rsid w:val="2C082271"/>
    <w:rsid w:val="2DC5DF2C"/>
    <w:rsid w:val="2FE4BFE5"/>
    <w:rsid w:val="32F5B264"/>
    <w:rsid w:val="33EDA0D4"/>
    <w:rsid w:val="3E853BA3"/>
    <w:rsid w:val="3F96AD90"/>
    <w:rsid w:val="4046A884"/>
    <w:rsid w:val="4B3904D4"/>
    <w:rsid w:val="50ACA06C"/>
    <w:rsid w:val="51D5ECA0"/>
    <w:rsid w:val="53BF0CB2"/>
    <w:rsid w:val="53F8B911"/>
    <w:rsid w:val="5448833E"/>
    <w:rsid w:val="54DD2347"/>
    <w:rsid w:val="5747BF1F"/>
    <w:rsid w:val="59E90CC7"/>
    <w:rsid w:val="5CE1A4CF"/>
    <w:rsid w:val="6326A3C0"/>
    <w:rsid w:val="6355F631"/>
    <w:rsid w:val="6DC26561"/>
    <w:rsid w:val="70A83948"/>
    <w:rsid w:val="7575E9D0"/>
    <w:rsid w:val="75CCE0B3"/>
    <w:rsid w:val="785E6CF1"/>
    <w:rsid w:val="7B68E0F2"/>
    <w:rsid w:val="7F5A9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7A8F9AF"/>
  <w15:docId w15:val="{686FE3EF-4290-4DD6-9A28-D06BCFE23D7E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gt-baf-back" w:customStyle="1">
    <w:name w:val="gt-baf-back"/>
    <w:rsid w:val="00704B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0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0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82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4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93C90-A4CA-4BC6-96D1-3BE0FD0921E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11</revision>
  <lastPrinted>2019-02-06T12:12:00.0000000Z</lastPrinted>
  <dcterms:created xsi:type="dcterms:W3CDTF">2023-09-11T15:05:00.0000000Z</dcterms:created>
  <dcterms:modified xsi:type="dcterms:W3CDTF">2023-09-30T20:35:49.1769935Z</dcterms:modified>
</coreProperties>
</file>